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92654">
        <w:rPr>
          <w:rFonts w:ascii="Times New Roman" w:hAnsi="Times New Roman" w:cs="Times New Roman"/>
          <w:sz w:val="24"/>
          <w:szCs w:val="24"/>
          <w:u w:val="single"/>
        </w:rPr>
        <w:t>Walter OKLEY</w:t>
      </w:r>
      <w:r w:rsidRPr="0009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fl.1506)</w:t>
      </w:r>
    </w:p>
    <w:bookmarkEnd w:id="0"/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Marden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1506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40663" w:rsidRPr="00092654" w:rsidRDefault="00D40663" w:rsidP="00D406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D406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663" w:rsidRDefault="00D40663" w:rsidP="00E71FC3">
      <w:pPr>
        <w:spacing w:after="0" w:line="240" w:lineRule="auto"/>
      </w:pPr>
      <w:r>
        <w:separator/>
      </w:r>
    </w:p>
  </w:endnote>
  <w:endnote w:type="continuationSeparator" w:id="0">
    <w:p w:rsidR="00D40663" w:rsidRDefault="00D406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663" w:rsidRDefault="00D40663" w:rsidP="00E71FC3">
      <w:pPr>
        <w:spacing w:after="0" w:line="240" w:lineRule="auto"/>
      </w:pPr>
      <w:r>
        <w:separator/>
      </w:r>
    </w:p>
  </w:footnote>
  <w:footnote w:type="continuationSeparator" w:id="0">
    <w:p w:rsidR="00D40663" w:rsidRDefault="00D406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663"/>
    <w:rsid w:val="00AB52E8"/>
    <w:rsid w:val="00B16D3F"/>
    <w:rsid w:val="00D406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2D081-47E6-439E-8716-7D535A12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2016-05-26T15:42:00Z</dcterms:created>
  <dcterms:modified xsi:type="dcterms:W3CDTF">2016-05-26T15:43:00Z</dcterms:modified>
</cp:coreProperties>
</file>